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0" w:type="dxa"/>
        <w:tblCellSpacing w:w="0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"/>
        <w:gridCol w:w="1280"/>
        <w:gridCol w:w="940"/>
        <w:gridCol w:w="180"/>
        <w:gridCol w:w="1698"/>
        <w:gridCol w:w="2967"/>
        <w:gridCol w:w="2475"/>
        <w:gridCol w:w="105"/>
        <w:gridCol w:w="255"/>
      </w:tblGrid>
      <w:tr w:rsidR="00EB68C5" w:rsidRPr="003978B6" w:rsidTr="00F139AC">
        <w:trPr>
          <w:gridBefore w:val="1"/>
          <w:wBefore w:w="10" w:type="dxa"/>
          <w:tblCellSpacing w:w="0" w:type="dxa"/>
        </w:trPr>
        <w:tc>
          <w:tcPr>
            <w:tcW w:w="2220" w:type="dxa"/>
            <w:gridSpan w:val="2"/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0" w:type="dxa"/>
            <w:gridSpan w:val="6"/>
            <w:vAlign w:val="center"/>
          </w:tcPr>
          <w:p w:rsidR="00EB68C5" w:rsidRPr="00BC6ECE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6</w:t>
            </w:r>
            <w:r w:rsidRPr="003978B6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A63514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B2123D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23D">
              <w:rPr>
                <w:rFonts w:ascii="Times New Roman" w:hAnsi="Times New Roman"/>
                <w:b/>
                <w:sz w:val="24"/>
                <w:szCs w:val="24"/>
              </w:rPr>
              <w:t>ДЕКЛАРАЦИЯ-СПИСЪК</w:t>
            </w:r>
          </w:p>
          <w:p w:rsidR="00EB68C5" w:rsidRPr="00B2123D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технически лица</w:t>
            </w:r>
            <w:r w:rsidRPr="00B2123D">
              <w:rPr>
                <w:rFonts w:ascii="Times New Roman" w:hAnsi="Times New Roman"/>
                <w:b/>
                <w:sz w:val="24"/>
                <w:szCs w:val="24"/>
              </w:rPr>
              <w:t xml:space="preserve">, които участникът ще използва за изпълнение на </w:t>
            </w:r>
          </w:p>
          <w:p w:rsidR="00EB68C5" w:rsidRPr="003978B6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/>
                <w:b/>
                <w:sz w:val="24"/>
                <w:szCs w:val="24"/>
              </w:rPr>
              <w:t>обществената поръчка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BC6ECE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C6ECE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EB68C5" w:rsidRPr="00AE152B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004B77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C4361E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/>
                <w:i/>
                <w:iCs/>
              </w:rPr>
              <w:t>длъжност)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BC6ECE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C6ECE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68C5" w:rsidRDefault="00EB68C5" w:rsidP="00775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ЕИК/БУЛСТАТ .................................................. – участник в процедура за възлагане на обществена поръчка с предмет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C43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„Ремонт на общинска пътна и улична мрежа в община Искър по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три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самостоятелно обособени позиции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както следва: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….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C4361E">
              <w:rPr>
                <w:rFonts w:ascii="Times New Roman" w:hAnsi="Times New Roman"/>
                <w:sz w:val="24"/>
                <w:szCs w:val="24"/>
              </w:rPr>
              <w:t>, заявяваме:</w:t>
            </w:r>
          </w:p>
          <w:p w:rsidR="00EB68C5" w:rsidRPr="00C4361E" w:rsidRDefault="00EB68C5" w:rsidP="00775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8C5" w:rsidRPr="00C4361E" w:rsidTr="00F139AC">
        <w:trPr>
          <w:gridBefore w:val="1"/>
          <w:wBefore w:w="10" w:type="dxa"/>
          <w:tblCellSpacing w:w="0" w:type="dxa"/>
        </w:trPr>
        <w:tc>
          <w:tcPr>
            <w:tcW w:w="9900" w:type="dxa"/>
            <w:gridSpan w:val="8"/>
          </w:tcPr>
          <w:p w:rsidR="00EB68C5" w:rsidRPr="00C4361E" w:rsidRDefault="00EB68C5" w:rsidP="00140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Технически лица</w:t>
            </w:r>
            <w:r w:rsidRPr="00C4361E">
              <w:rPr>
                <w:rFonts w:ascii="Times New Roman" w:hAnsi="Times New Roman"/>
                <w:sz w:val="24"/>
                <w:szCs w:val="24"/>
              </w:rPr>
              <w:t>, с които предлагаме да изпълним обществената поръчка в съответствие с изискванията на възложителя, са:</w:t>
            </w:r>
          </w:p>
        </w:tc>
      </w:tr>
      <w:tr w:rsidR="00EB68C5" w:rsidRPr="00AE152B" w:rsidTr="00F139AC">
        <w:trPr>
          <w:gridAfter w:val="2"/>
          <w:wAfter w:w="36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5" w:rsidRPr="003978B6" w:rsidRDefault="00EB68C5" w:rsidP="003978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Технически лица</w:t>
            </w:r>
          </w:p>
          <w:p w:rsidR="00EB68C5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(трите имена)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 -</w:t>
            </w: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AE152B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позиция в екипа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Образование </w:t>
            </w: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Професионална квалификация </w:t>
            </w: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(направление, година на придобиване, № на издадения документ, издател)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Професионален опит в областта на ……………………. </w:t>
            </w:r>
          </w:p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004B77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(месторабота, период, длъжност, основни функции)</w:t>
            </w:r>
          </w:p>
        </w:tc>
      </w:tr>
      <w:tr w:rsidR="00EB68C5" w:rsidRPr="00C4361E" w:rsidTr="00F139AC">
        <w:trPr>
          <w:gridAfter w:val="2"/>
          <w:wAfter w:w="360" w:type="dxa"/>
          <w:trHeight w:val="484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8C5" w:rsidRPr="00004B77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8C5" w:rsidRPr="00C4361E" w:rsidTr="00F139AC">
        <w:trPr>
          <w:gridAfter w:val="2"/>
          <w:wAfter w:w="360" w:type="dxa"/>
          <w:tblCellSpacing w:w="0" w:type="dxa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68C5" w:rsidRPr="006A0B85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8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8C5" w:rsidRPr="00AE152B" w:rsidTr="00F139AC">
        <w:trPr>
          <w:gridAfter w:val="2"/>
          <w:wAfter w:w="360" w:type="dxa"/>
          <w:trHeight w:val="1439"/>
          <w:tblCellSpacing w:w="0" w:type="dxa"/>
        </w:trPr>
        <w:tc>
          <w:tcPr>
            <w:tcW w:w="955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68C5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</w:t>
            </w:r>
            <w:r w:rsidRPr="00BC6ECE">
              <w:rPr>
                <w:rFonts w:ascii="Times New Roman" w:hAnsi="Times New Roman"/>
                <w:sz w:val="24"/>
                <w:szCs w:val="24"/>
                <w:lang w:val="bg-BG"/>
              </w:rPr>
              <w:t>2. През целия период на изпълнение на обществената поръчка, ако същата ни бъде възложена, ще осигурим участие на посочените по-горе експерти.</w:t>
            </w:r>
          </w:p>
          <w:p w:rsidR="00EB68C5" w:rsidRDefault="00EB68C5" w:rsidP="009A519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</w:t>
            </w:r>
          </w:p>
          <w:p w:rsidR="00EB68C5" w:rsidRPr="00BC6ECE" w:rsidRDefault="00EB68C5" w:rsidP="009A5198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C6ECE">
              <w:rPr>
                <w:rFonts w:ascii="Times New Roman" w:hAnsi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</w:tc>
      </w:tr>
      <w:tr w:rsidR="00EB68C5" w:rsidRPr="00C4361E" w:rsidTr="00F139AC">
        <w:trPr>
          <w:gridBefore w:val="1"/>
          <w:gridAfter w:val="1"/>
          <w:wBefore w:w="10" w:type="dxa"/>
          <w:wAfter w:w="255" w:type="dxa"/>
          <w:trHeight w:val="360"/>
          <w:tblCellSpacing w:w="0" w:type="dxa"/>
        </w:trPr>
        <w:tc>
          <w:tcPr>
            <w:tcW w:w="2400" w:type="dxa"/>
            <w:gridSpan w:val="3"/>
            <w:vAlign w:val="center"/>
          </w:tcPr>
          <w:p w:rsidR="00EB68C5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C4361E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gridSpan w:val="4"/>
            <w:vAlign w:val="center"/>
          </w:tcPr>
          <w:p w:rsidR="00EB68C5" w:rsidRDefault="00EB68C5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Default="00EB68C5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B68C5" w:rsidRPr="00C4361E" w:rsidRDefault="00EB68C5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EB68C5" w:rsidRPr="00C4361E" w:rsidTr="00F139AC">
        <w:trPr>
          <w:gridBefore w:val="1"/>
          <w:gridAfter w:val="1"/>
          <w:wBefore w:w="10" w:type="dxa"/>
          <w:wAfter w:w="255" w:type="dxa"/>
          <w:trHeight w:val="354"/>
          <w:tblCellSpacing w:w="0" w:type="dxa"/>
        </w:trPr>
        <w:tc>
          <w:tcPr>
            <w:tcW w:w="2400" w:type="dxa"/>
            <w:gridSpan w:val="3"/>
            <w:vAlign w:val="center"/>
          </w:tcPr>
          <w:p w:rsidR="00EB68C5" w:rsidRPr="00C4361E" w:rsidRDefault="00EB68C5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gridSpan w:val="4"/>
            <w:vAlign w:val="center"/>
          </w:tcPr>
          <w:p w:rsidR="00EB68C5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</w:t>
            </w:r>
          </w:p>
          <w:p w:rsidR="00EB68C5" w:rsidRPr="00C4361E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8C5" w:rsidRPr="00C4361E" w:rsidTr="00F139AC">
        <w:trPr>
          <w:gridBefore w:val="1"/>
          <w:gridAfter w:val="1"/>
          <w:wBefore w:w="10" w:type="dxa"/>
          <w:wAfter w:w="255" w:type="dxa"/>
          <w:tblCellSpacing w:w="0" w:type="dxa"/>
        </w:trPr>
        <w:tc>
          <w:tcPr>
            <w:tcW w:w="2400" w:type="dxa"/>
            <w:gridSpan w:val="3"/>
            <w:vAlign w:val="center"/>
          </w:tcPr>
          <w:p w:rsidR="00EB68C5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Подпис (и печат)</w:t>
            </w:r>
          </w:p>
          <w:p w:rsidR="00EB68C5" w:rsidRPr="00ED11D4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EB68C5" w:rsidRPr="00C4361E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61E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EB68C5" w:rsidRPr="00C4361E" w:rsidTr="00F139AC">
        <w:trPr>
          <w:gridBefore w:val="1"/>
          <w:gridAfter w:val="1"/>
          <w:wBefore w:w="10" w:type="dxa"/>
          <w:wAfter w:w="255" w:type="dxa"/>
          <w:trHeight w:val="63"/>
          <w:tblCellSpacing w:w="0" w:type="dxa"/>
        </w:trPr>
        <w:tc>
          <w:tcPr>
            <w:tcW w:w="2400" w:type="dxa"/>
            <w:gridSpan w:val="3"/>
            <w:vAlign w:val="center"/>
          </w:tcPr>
          <w:p w:rsidR="00EB68C5" w:rsidRPr="00ED11D4" w:rsidRDefault="00EB68C5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gridSpan w:val="4"/>
            <w:vAlign w:val="center"/>
          </w:tcPr>
          <w:p w:rsidR="00EB68C5" w:rsidRPr="00C4361E" w:rsidRDefault="00EB68C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68C5" w:rsidRPr="00C20606" w:rsidRDefault="00EB68C5" w:rsidP="00A63514">
      <w:pPr>
        <w:jc w:val="both"/>
        <w:rPr>
          <w:rFonts w:ascii="Times New Roman" w:hAnsi="Times New Roman"/>
          <w:i/>
          <w:lang w:val="bg-BG"/>
        </w:rPr>
      </w:pPr>
      <w:r w:rsidRPr="00C20606">
        <w:rPr>
          <w:rFonts w:ascii="Times New Roman" w:hAnsi="Times New Roman"/>
          <w:b/>
          <w:i/>
          <w:lang w:val="bg-BG"/>
        </w:rPr>
        <w:t>Забележка:</w:t>
      </w:r>
      <w:r w:rsidRPr="00C20606">
        <w:rPr>
          <w:rFonts w:ascii="Times New Roman" w:hAnsi="Times New Roman"/>
          <w:i/>
          <w:lang w:val="bg-BG"/>
        </w:rPr>
        <w:t xml:space="preserve"> </w:t>
      </w:r>
      <w:r w:rsidRPr="00C20606">
        <w:rPr>
          <w:rFonts w:ascii="Times New Roman" w:hAnsi="Times New Roman"/>
          <w:i/>
        </w:rPr>
        <w:t xml:space="preserve">При подаване на оферти и за </w:t>
      </w:r>
      <w:r>
        <w:rPr>
          <w:rFonts w:ascii="Times New Roman" w:hAnsi="Times New Roman"/>
          <w:i/>
          <w:lang w:val="bg-BG"/>
        </w:rPr>
        <w:t>три</w:t>
      </w:r>
      <w:r w:rsidRPr="00C20606">
        <w:rPr>
          <w:rFonts w:ascii="Times New Roman" w:hAnsi="Times New Roman"/>
          <w:i/>
        </w:rPr>
        <w:t xml:space="preserve">те обособени позиции </w:t>
      </w:r>
      <w:r w:rsidRPr="00C20606">
        <w:rPr>
          <w:rFonts w:ascii="Times New Roman" w:hAnsi="Times New Roman"/>
          <w:i/>
          <w:lang w:val="bg-BG"/>
        </w:rPr>
        <w:t xml:space="preserve">образеца </w:t>
      </w:r>
      <w:r w:rsidRPr="00C20606">
        <w:rPr>
          <w:rFonts w:ascii="Times New Roman" w:hAnsi="Times New Roman"/>
          <w:i/>
        </w:rPr>
        <w:t xml:space="preserve">се подава </w:t>
      </w:r>
      <w:r w:rsidRPr="00C20606">
        <w:rPr>
          <w:rFonts w:ascii="Times New Roman" w:hAnsi="Times New Roman"/>
          <w:b/>
          <w:i/>
        </w:rPr>
        <w:t>за всяка една позиция по отделно!</w:t>
      </w:r>
    </w:p>
    <w:p w:rsidR="00EB68C5" w:rsidRDefault="00EB68C5" w:rsidP="009A5198">
      <w:pPr>
        <w:rPr>
          <w:lang w:val="bg-BG"/>
        </w:rPr>
      </w:pPr>
      <w:bookmarkStart w:id="0" w:name="_GoBack"/>
      <w:bookmarkEnd w:id="0"/>
    </w:p>
    <w:sectPr w:rsidR="00EB68C5" w:rsidSect="009A5198">
      <w:headerReference w:type="default" r:id="rId6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8C5" w:rsidRDefault="00EB68C5">
      <w:r>
        <w:separator/>
      </w:r>
    </w:p>
  </w:endnote>
  <w:endnote w:type="continuationSeparator" w:id="0">
    <w:p w:rsidR="00EB68C5" w:rsidRDefault="00EB6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8C5" w:rsidRDefault="00EB68C5">
      <w:r>
        <w:separator/>
      </w:r>
    </w:p>
  </w:footnote>
  <w:footnote w:type="continuationSeparator" w:id="0">
    <w:p w:rsidR="00EB68C5" w:rsidRDefault="00EB68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8C5" w:rsidRPr="003F0789" w:rsidRDefault="00EB68C5" w:rsidP="003F0789">
    <w:pPr>
      <w:pStyle w:val="Header"/>
      <w:jc w:val="center"/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</w:pPr>
    <w:r w:rsidRPr="003F0789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„Ремонт на общинска пътна и улична мрежа в община Искър</w:t>
    </w:r>
    <w:r w:rsidRPr="003F0789">
      <w:rPr>
        <w:rFonts w:ascii="Times New Roman" w:hAnsi="Times New Roman"/>
        <w:sz w:val="24"/>
        <w:szCs w:val="24"/>
        <w:lang w:val="bg-BG"/>
      </w:rPr>
      <w:t xml:space="preserve"> по</w:t>
    </w:r>
    <w:r w:rsidRPr="003F0789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r w:rsidRPr="003F0789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три </w:t>
    </w:r>
    <w:r w:rsidRPr="003F0789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самостоятелно обособени позиции</w:t>
    </w:r>
    <w:r w:rsidRPr="003F0789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“ </w:t>
    </w:r>
  </w:p>
  <w:p w:rsidR="00EB68C5" w:rsidRPr="004B34E5" w:rsidRDefault="00EB68C5" w:rsidP="004B34E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4B77"/>
    <w:rsid w:val="00022616"/>
    <w:rsid w:val="00024A5D"/>
    <w:rsid w:val="00025269"/>
    <w:rsid w:val="00082D32"/>
    <w:rsid w:val="000B7393"/>
    <w:rsid w:val="00104C44"/>
    <w:rsid w:val="00115FEB"/>
    <w:rsid w:val="00140E3C"/>
    <w:rsid w:val="001574E5"/>
    <w:rsid w:val="00191AAF"/>
    <w:rsid w:val="00204B78"/>
    <w:rsid w:val="002A3725"/>
    <w:rsid w:val="002B30C3"/>
    <w:rsid w:val="002C5EFB"/>
    <w:rsid w:val="002E200E"/>
    <w:rsid w:val="003640AE"/>
    <w:rsid w:val="00365A43"/>
    <w:rsid w:val="0039260B"/>
    <w:rsid w:val="003978B6"/>
    <w:rsid w:val="003A3ED8"/>
    <w:rsid w:val="003E238A"/>
    <w:rsid w:val="003F0789"/>
    <w:rsid w:val="00402E5C"/>
    <w:rsid w:val="004B34E5"/>
    <w:rsid w:val="004B379B"/>
    <w:rsid w:val="004D1211"/>
    <w:rsid w:val="004E745B"/>
    <w:rsid w:val="00510224"/>
    <w:rsid w:val="00525117"/>
    <w:rsid w:val="005A7A38"/>
    <w:rsid w:val="005B1729"/>
    <w:rsid w:val="00616FC6"/>
    <w:rsid w:val="0063092A"/>
    <w:rsid w:val="00647B21"/>
    <w:rsid w:val="00653FD3"/>
    <w:rsid w:val="006A0B85"/>
    <w:rsid w:val="006B0D5D"/>
    <w:rsid w:val="006B61D4"/>
    <w:rsid w:val="00735457"/>
    <w:rsid w:val="007457FE"/>
    <w:rsid w:val="00757A81"/>
    <w:rsid w:val="00775DF9"/>
    <w:rsid w:val="007A6461"/>
    <w:rsid w:val="00817EC3"/>
    <w:rsid w:val="00895FF4"/>
    <w:rsid w:val="008C2ACA"/>
    <w:rsid w:val="009127EA"/>
    <w:rsid w:val="00914CF4"/>
    <w:rsid w:val="009348E1"/>
    <w:rsid w:val="009A5198"/>
    <w:rsid w:val="009B794D"/>
    <w:rsid w:val="009C4E85"/>
    <w:rsid w:val="00A135AB"/>
    <w:rsid w:val="00A16888"/>
    <w:rsid w:val="00A23B71"/>
    <w:rsid w:val="00A2407B"/>
    <w:rsid w:val="00A47E5B"/>
    <w:rsid w:val="00A63514"/>
    <w:rsid w:val="00A83BF8"/>
    <w:rsid w:val="00AA22DB"/>
    <w:rsid w:val="00AE152B"/>
    <w:rsid w:val="00B20EE7"/>
    <w:rsid w:val="00B2123D"/>
    <w:rsid w:val="00B96649"/>
    <w:rsid w:val="00B96870"/>
    <w:rsid w:val="00BC6ECE"/>
    <w:rsid w:val="00C20606"/>
    <w:rsid w:val="00C4361E"/>
    <w:rsid w:val="00C75450"/>
    <w:rsid w:val="00D12EE9"/>
    <w:rsid w:val="00D601CE"/>
    <w:rsid w:val="00E1151C"/>
    <w:rsid w:val="00EB68C5"/>
    <w:rsid w:val="00ED11D4"/>
    <w:rsid w:val="00F03542"/>
    <w:rsid w:val="00F139AC"/>
    <w:rsid w:val="00F20AAC"/>
    <w:rsid w:val="00FA1715"/>
    <w:rsid w:val="00FE5C52"/>
    <w:rsid w:val="00FE6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4B34E5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3F0789"/>
    <w:rPr>
      <w:sz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4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356</Words>
  <Characters>2032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32</cp:revision>
  <cp:lastPrinted>2015-04-14T09:13:00Z</cp:lastPrinted>
  <dcterms:created xsi:type="dcterms:W3CDTF">2014-12-24T11:46:00Z</dcterms:created>
  <dcterms:modified xsi:type="dcterms:W3CDTF">2015-04-17T06:08:00Z</dcterms:modified>
</cp:coreProperties>
</file>